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8A" w:rsidRPr="004730A7" w:rsidRDefault="0070578A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578A" w:rsidRPr="004730A7" w:rsidRDefault="0070578A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70578A" w:rsidRPr="004730A7" w:rsidRDefault="0070578A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0"/>
        <w:gridCol w:w="1325"/>
        <w:gridCol w:w="6250"/>
      </w:tblGrid>
      <w:tr w:rsidR="0070578A" w:rsidRPr="009F4CA4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:rsidR="0070578A" w:rsidRPr="004730A7" w:rsidRDefault="0070578A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:rsidR="0070578A" w:rsidRPr="004730A7" w:rsidRDefault="0070578A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70578A" w:rsidRPr="004730A7" w:rsidRDefault="0070578A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70578A" w:rsidRPr="004730A7" w:rsidRDefault="0070578A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70578A" w:rsidRPr="009F4CA4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:rsidR="0070578A" w:rsidRPr="004730A7" w:rsidRDefault="0070578A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:rsidR="0070578A" w:rsidRPr="004730A7" w:rsidRDefault="0070578A" w:rsidP="00794E00">
            <w:pPr>
              <w:jc w:val="center"/>
              <w:rPr>
                <w:rFonts w:ascii="Times New Roman" w:hAnsi="Times New Roman"/>
              </w:rPr>
            </w:pPr>
          </w:p>
          <w:p w:rsidR="0070578A" w:rsidRPr="004730A7" w:rsidRDefault="0070578A" w:rsidP="00794E00">
            <w:pPr>
              <w:jc w:val="center"/>
              <w:rPr>
                <w:rFonts w:ascii="Times New Roman" w:hAnsi="Times New Roman"/>
              </w:rPr>
            </w:pPr>
          </w:p>
          <w:p w:rsidR="0070578A" w:rsidRPr="004730A7" w:rsidRDefault="0070578A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:rsidR="0070578A" w:rsidRPr="004730A7" w:rsidRDefault="0070578A" w:rsidP="00794E00">
            <w:pPr>
              <w:jc w:val="center"/>
              <w:rPr>
                <w:rFonts w:ascii="Times New Roman" w:hAnsi="Times New Roman"/>
              </w:rPr>
            </w:pPr>
          </w:p>
          <w:p w:rsidR="0070578A" w:rsidRPr="004730A7" w:rsidRDefault="0070578A" w:rsidP="00794E00">
            <w:pPr>
              <w:jc w:val="center"/>
              <w:rPr>
                <w:rFonts w:ascii="Times New Roman" w:hAnsi="Times New Roman"/>
              </w:rPr>
            </w:pPr>
          </w:p>
          <w:p w:rsidR="0070578A" w:rsidRPr="004730A7" w:rsidRDefault="0070578A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:rsidR="0070578A" w:rsidRDefault="0070578A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:rsidR="0070578A" w:rsidRPr="004730A7" w:rsidRDefault="0070578A" w:rsidP="00794E00">
            <w:pPr>
              <w:pStyle w:val="Standard"/>
              <w:jc w:val="center"/>
              <w:rPr>
                <w:kern w:val="2"/>
                <w:lang w:eastAsia="ar-SA"/>
              </w:rPr>
            </w:pPr>
          </w:p>
          <w:p w:rsidR="0070578A" w:rsidRPr="004730A7" w:rsidRDefault="0070578A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:rsidR="0070578A" w:rsidRPr="004730A7" w:rsidRDefault="0070578A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:rsidR="0070578A" w:rsidRPr="009F4CA4" w:rsidRDefault="0070578A" w:rsidP="00A91661">
            <w:pPr>
              <w:rPr>
                <w:rFonts w:ascii="Times New Roman" w:hAnsi="Times New Roman"/>
              </w:rPr>
            </w:pPr>
          </w:p>
          <w:p w:rsidR="0070578A" w:rsidRPr="009F4CA4" w:rsidRDefault="0070578A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:rsidR="0070578A" w:rsidRPr="009F4CA4" w:rsidRDefault="0070578A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:rsidR="0070578A" w:rsidRPr="009F4CA4" w:rsidRDefault="0070578A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Fotofiksācija.</w:t>
            </w:r>
          </w:p>
          <w:p w:rsidR="0070578A" w:rsidRPr="009F4CA4" w:rsidRDefault="0070578A" w:rsidP="00A91661">
            <w:pPr>
              <w:rPr>
                <w:rFonts w:ascii="Times New Roman" w:hAnsi="Times New Roman"/>
              </w:rPr>
            </w:pPr>
          </w:p>
          <w:p w:rsidR="0070578A" w:rsidRPr="004730A7" w:rsidRDefault="0070578A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:rsidR="0070578A" w:rsidRPr="004730A7" w:rsidRDefault="0070578A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70578A" w:rsidRPr="004730A7" w:rsidRDefault="0070578A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70578A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78A" w:rsidRDefault="0070578A" w:rsidP="006D738C">
      <w:r>
        <w:separator/>
      </w:r>
    </w:p>
  </w:endnote>
  <w:endnote w:type="continuationSeparator" w:id="0">
    <w:p w:rsidR="0070578A" w:rsidRDefault="0070578A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78A" w:rsidRDefault="0070578A" w:rsidP="006D738C">
      <w:r>
        <w:separator/>
      </w:r>
    </w:p>
  </w:footnote>
  <w:footnote w:type="continuationSeparator" w:id="0">
    <w:p w:rsidR="0070578A" w:rsidRDefault="0070578A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8A" w:rsidRPr="004730A7" w:rsidRDefault="0070578A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Pr="00555505">
      <w:rPr>
        <w:rFonts w:ascii="Times New Roman" w:hAnsi="Times New Roman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70578A" w:rsidRPr="004730A7" w:rsidRDefault="0070578A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:rsidR="0070578A" w:rsidRPr="004730A7" w:rsidRDefault="0070578A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:rsidR="0070578A" w:rsidRPr="004730A7" w:rsidRDefault="0070578A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:rsidR="0070578A" w:rsidRDefault="0070578A" w:rsidP="009A6F38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“dzīvojamās mājas LIEPĀJAS iela 31, Daugavpilī, BALKONU ATJAUNOŠANA”</w:t>
    </w:r>
  </w:p>
  <w:p w:rsidR="0070578A" w:rsidRDefault="0070578A" w:rsidP="009A6F38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LIEPĀJAS iela 31, Daugavpils, LV-5417, Latvija,</w:t>
    </w:r>
  </w:p>
  <w:p w:rsidR="0070578A" w:rsidRDefault="0070578A" w:rsidP="009A6F38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>
      <w:t>BŪVES KADASTRA APZĪMĒJUMS:</w:t>
    </w:r>
    <w:r>
      <w:rPr>
        <w:rFonts w:ascii="Tahoma" w:hAnsi="Tahoma" w:cs="Tahoma"/>
        <w:sz w:val="18"/>
        <w:szCs w:val="18"/>
      </w:rPr>
      <w:t xml:space="preserve"> </w:t>
    </w:r>
    <w:r>
      <w:rPr>
        <w:lang w:eastAsia="ar-SA"/>
      </w:rPr>
      <w:t>05000046309</w:t>
    </w:r>
    <w:r w:rsidRPr="006969C1">
      <w:t>.</w:t>
    </w:r>
  </w:p>
  <w:p w:rsidR="0070578A" w:rsidRDefault="0070578A" w:rsidP="00B26EF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6969C1">
      <w:t>.</w:t>
    </w:r>
  </w:p>
  <w:p w:rsidR="0070578A" w:rsidRPr="00220082" w:rsidRDefault="0070578A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15C4"/>
    <w:rsid w:val="001178D9"/>
    <w:rsid w:val="0013183F"/>
    <w:rsid w:val="001425B0"/>
    <w:rsid w:val="00151673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11F6"/>
    <w:rsid w:val="002706F9"/>
    <w:rsid w:val="00270875"/>
    <w:rsid w:val="00284D20"/>
    <w:rsid w:val="00286191"/>
    <w:rsid w:val="002A0AC9"/>
    <w:rsid w:val="002C08C8"/>
    <w:rsid w:val="002C64D5"/>
    <w:rsid w:val="002D6F9D"/>
    <w:rsid w:val="002E0A69"/>
    <w:rsid w:val="0032353B"/>
    <w:rsid w:val="00332232"/>
    <w:rsid w:val="0035733C"/>
    <w:rsid w:val="003627C2"/>
    <w:rsid w:val="00363EF4"/>
    <w:rsid w:val="00371665"/>
    <w:rsid w:val="00383593"/>
    <w:rsid w:val="00385AA9"/>
    <w:rsid w:val="003913F2"/>
    <w:rsid w:val="003A1DC7"/>
    <w:rsid w:val="003A3513"/>
    <w:rsid w:val="003A7C66"/>
    <w:rsid w:val="003C54BF"/>
    <w:rsid w:val="003E24C5"/>
    <w:rsid w:val="003E58AC"/>
    <w:rsid w:val="004104D4"/>
    <w:rsid w:val="00421C03"/>
    <w:rsid w:val="00423EBF"/>
    <w:rsid w:val="0042600F"/>
    <w:rsid w:val="004409DF"/>
    <w:rsid w:val="00461579"/>
    <w:rsid w:val="00467534"/>
    <w:rsid w:val="004730A7"/>
    <w:rsid w:val="004818F8"/>
    <w:rsid w:val="00495A1D"/>
    <w:rsid w:val="004A4054"/>
    <w:rsid w:val="004B1301"/>
    <w:rsid w:val="004B23FB"/>
    <w:rsid w:val="004C776E"/>
    <w:rsid w:val="004D0CC0"/>
    <w:rsid w:val="004D15CB"/>
    <w:rsid w:val="004E05FA"/>
    <w:rsid w:val="004E27A7"/>
    <w:rsid w:val="004E41F4"/>
    <w:rsid w:val="0050649F"/>
    <w:rsid w:val="00510AB1"/>
    <w:rsid w:val="005154B8"/>
    <w:rsid w:val="00543A8C"/>
    <w:rsid w:val="00553B18"/>
    <w:rsid w:val="00555505"/>
    <w:rsid w:val="005704C9"/>
    <w:rsid w:val="00572F6C"/>
    <w:rsid w:val="0057425D"/>
    <w:rsid w:val="005902AA"/>
    <w:rsid w:val="005E2F39"/>
    <w:rsid w:val="005E38D8"/>
    <w:rsid w:val="005E6BD2"/>
    <w:rsid w:val="005E7165"/>
    <w:rsid w:val="0060334D"/>
    <w:rsid w:val="00604636"/>
    <w:rsid w:val="00606B5F"/>
    <w:rsid w:val="00611EFA"/>
    <w:rsid w:val="00616E85"/>
    <w:rsid w:val="00634331"/>
    <w:rsid w:val="0064334F"/>
    <w:rsid w:val="006436AE"/>
    <w:rsid w:val="00646C52"/>
    <w:rsid w:val="006636FE"/>
    <w:rsid w:val="006719D7"/>
    <w:rsid w:val="006803B4"/>
    <w:rsid w:val="006842D8"/>
    <w:rsid w:val="00694846"/>
    <w:rsid w:val="00695A82"/>
    <w:rsid w:val="00695EA7"/>
    <w:rsid w:val="006969C1"/>
    <w:rsid w:val="006B4AD7"/>
    <w:rsid w:val="006D50FC"/>
    <w:rsid w:val="006D5CEF"/>
    <w:rsid w:val="006D738C"/>
    <w:rsid w:val="006F1ECA"/>
    <w:rsid w:val="0070578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160AC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71837"/>
    <w:rsid w:val="00986C95"/>
    <w:rsid w:val="009A52EE"/>
    <w:rsid w:val="009A6F38"/>
    <w:rsid w:val="009B32A8"/>
    <w:rsid w:val="009C4E0B"/>
    <w:rsid w:val="009C563A"/>
    <w:rsid w:val="009C5C97"/>
    <w:rsid w:val="009E3ABC"/>
    <w:rsid w:val="009E4395"/>
    <w:rsid w:val="009F0A85"/>
    <w:rsid w:val="009F1080"/>
    <w:rsid w:val="009F4CA4"/>
    <w:rsid w:val="009F67B8"/>
    <w:rsid w:val="00A00428"/>
    <w:rsid w:val="00A03BE7"/>
    <w:rsid w:val="00A112AB"/>
    <w:rsid w:val="00A23304"/>
    <w:rsid w:val="00A4589F"/>
    <w:rsid w:val="00A54F20"/>
    <w:rsid w:val="00A740C9"/>
    <w:rsid w:val="00A825EB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B6BD7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23FC"/>
    <w:rsid w:val="00CB640A"/>
    <w:rsid w:val="00CD0435"/>
    <w:rsid w:val="00CD5ABC"/>
    <w:rsid w:val="00CD62F5"/>
    <w:rsid w:val="00CE65F0"/>
    <w:rsid w:val="00D20663"/>
    <w:rsid w:val="00D24E57"/>
    <w:rsid w:val="00D53670"/>
    <w:rsid w:val="00D546DB"/>
    <w:rsid w:val="00D54EBF"/>
    <w:rsid w:val="00D8367E"/>
    <w:rsid w:val="00D87563"/>
    <w:rsid w:val="00DC38C7"/>
    <w:rsid w:val="00DE45ED"/>
    <w:rsid w:val="00DE6C9E"/>
    <w:rsid w:val="00DF0BB4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97284"/>
    <w:rsid w:val="00EA16FA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000D"/>
    <w:rsid w:val="00F55B34"/>
    <w:rsid w:val="00F614CC"/>
    <w:rsid w:val="00F62419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sz w:val="20"/>
      <w:szCs w:val="20"/>
      <w:lang w:val="lv-LV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73</Words>
  <Characters>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3</cp:revision>
  <cp:lastPrinted>2019-07-31T00:17:00Z</cp:lastPrinted>
  <dcterms:created xsi:type="dcterms:W3CDTF">2024-09-10T10:24:00Z</dcterms:created>
  <dcterms:modified xsi:type="dcterms:W3CDTF">2024-09-10T10:33:00Z</dcterms:modified>
</cp:coreProperties>
</file>